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CC3E4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1853A905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Hosier.</w:t>
      </w:r>
    </w:p>
    <w:p w14:paraId="5C87D837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7EA70C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B54DF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Ledelady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chaplain(q.v.), brought a plaint of trespass and taking</w:t>
      </w:r>
    </w:p>
    <w:p w14:paraId="0C53BCDE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Alexander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Meverons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 William</w:t>
      </w:r>
    </w:p>
    <w:p w14:paraId="03813990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Vesty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mercer(q.v.).</w:t>
      </w:r>
    </w:p>
    <w:p w14:paraId="0F8A0389" w14:textId="77777777" w:rsidR="00C31705" w:rsidRDefault="00C31705" w:rsidP="00C3170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B6576A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4463A3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AF2DCB" w14:textId="77777777" w:rsidR="00C31705" w:rsidRDefault="00C31705" w:rsidP="00C317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2022</w:t>
      </w:r>
    </w:p>
    <w:p w14:paraId="713BE9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AD25" w14:textId="77777777" w:rsidR="00C31705" w:rsidRDefault="00C31705" w:rsidP="009139A6">
      <w:r>
        <w:separator/>
      </w:r>
    </w:p>
  </w:endnote>
  <w:endnote w:type="continuationSeparator" w:id="0">
    <w:p w14:paraId="545DA46A" w14:textId="77777777" w:rsidR="00C31705" w:rsidRDefault="00C317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6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95B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39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B77D" w14:textId="77777777" w:rsidR="00C31705" w:rsidRDefault="00C31705" w:rsidP="009139A6">
      <w:r>
        <w:separator/>
      </w:r>
    </w:p>
  </w:footnote>
  <w:footnote w:type="continuationSeparator" w:id="0">
    <w:p w14:paraId="360E75F7" w14:textId="77777777" w:rsidR="00C31705" w:rsidRDefault="00C317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6E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A43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1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0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170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1BAF"/>
  <w15:chartTrackingRefBased/>
  <w15:docId w15:val="{BB2B599C-D782-4A1F-A78C-604A4A8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17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2022-10-15T20:28:00Z</dcterms:created>
  <dcterms:modified xsi:type="dcterms:W3CDTF">2022-10-15T20:29:00Z</dcterms:modified>
</cp:coreProperties>
</file>